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BE" w:rsidRPr="0026468C" w:rsidRDefault="008D43BE" w:rsidP="0026468C">
      <w:pPr>
        <w:pStyle w:val="Default"/>
        <w:rPr>
          <w:rFonts w:ascii="Times New Roman" w:hAnsi="Times New Roman" w:cs="Times New Roman"/>
        </w:rPr>
      </w:pPr>
    </w:p>
    <w:p w:rsidR="008D43BE" w:rsidRDefault="008D43BE" w:rsidP="006E610B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C00000"/>
          <w:u w:val="single"/>
        </w:rPr>
      </w:pPr>
      <w:r>
        <w:rPr>
          <w:rFonts w:ascii="Times New Roman" w:hAnsi="Times New Roman" w:cs="Times New Roman"/>
          <w:b/>
          <w:bCs/>
          <w:color w:val="C00000"/>
          <w:u w:val="single"/>
        </w:rPr>
        <w:t>HORARIOS CTO AUTONOMICO DE MADRID SOLO DANCE TODAS LAS CATEGORIAS, FO CATEGORIA SENIOR  Y TROFEO FEDERACION PAREJAS DE ARTISTICO CADETE</w:t>
      </w:r>
    </w:p>
    <w:p w:rsidR="008D43BE" w:rsidRPr="0026468C" w:rsidRDefault="008D43BE" w:rsidP="006E610B">
      <w:pPr>
        <w:pStyle w:val="Default"/>
        <w:jc w:val="both"/>
        <w:rPr>
          <w:rFonts w:ascii="Times New Roman" w:hAnsi="Times New Roman" w:cs="Times New Roman"/>
          <w:color w:val="C00000"/>
          <w:u w:val="single"/>
        </w:rPr>
      </w:pPr>
    </w:p>
    <w:p w:rsidR="008D43BE" w:rsidRDefault="008D43BE" w:rsidP="0026468C">
      <w:pPr>
        <w:pStyle w:val="Default"/>
        <w:rPr>
          <w:rFonts w:ascii="Times New Roman" w:hAnsi="Times New Roman" w:cs="Times New Roman"/>
          <w:b/>
          <w:bCs/>
          <w:color w:val="C00000"/>
          <w:u w:val="single"/>
        </w:rPr>
      </w:pPr>
    </w:p>
    <w:p w:rsidR="008D43BE" w:rsidRDefault="008D43BE" w:rsidP="0026468C">
      <w:pPr>
        <w:pStyle w:val="Default"/>
        <w:rPr>
          <w:rFonts w:ascii="Times New Roman" w:hAnsi="Times New Roman" w:cs="Times New Roman"/>
        </w:rPr>
      </w:pPr>
      <w:r w:rsidRPr="0026468C">
        <w:rPr>
          <w:rFonts w:ascii="Times New Roman" w:hAnsi="Times New Roman" w:cs="Times New Roman"/>
          <w:b/>
          <w:bCs/>
        </w:rPr>
        <w:t>F</w:t>
      </w:r>
      <w:r>
        <w:rPr>
          <w:rFonts w:ascii="Times New Roman" w:hAnsi="Times New Roman" w:cs="Times New Roman"/>
          <w:b/>
          <w:bCs/>
        </w:rPr>
        <w:t>ECHA</w:t>
      </w:r>
      <w:r w:rsidRPr="0026468C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</w:rPr>
        <w:t>31 de Marzo</w:t>
      </w:r>
      <w:r w:rsidRPr="00D636E9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</w:p>
    <w:p w:rsidR="008D43BE" w:rsidRPr="0026468C" w:rsidRDefault="008D43BE" w:rsidP="0026468C">
      <w:pPr>
        <w:pStyle w:val="Default"/>
        <w:rPr>
          <w:rFonts w:ascii="Times New Roman" w:hAnsi="Times New Roman" w:cs="Times New Roman"/>
        </w:rPr>
      </w:pPr>
    </w:p>
    <w:p w:rsidR="008D43BE" w:rsidRPr="00D43511" w:rsidRDefault="008D43BE" w:rsidP="00D636E9">
      <w:pPr>
        <w:pStyle w:val="Default"/>
        <w:rPr>
          <w:rFonts w:ascii="Times New Roman" w:hAnsi="Times New Roman" w:cs="Times New Roman"/>
        </w:rPr>
      </w:pPr>
      <w:r w:rsidRPr="0026468C"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ISTA</w:t>
      </w:r>
      <w:r w:rsidRPr="0026468C">
        <w:rPr>
          <w:rFonts w:ascii="Times New Roman" w:hAnsi="Times New Roman" w:cs="Times New Roman"/>
          <w:b/>
          <w:bCs/>
        </w:rPr>
        <w:t xml:space="preserve"> :</w:t>
      </w:r>
      <w:r w:rsidRPr="00D43511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olideportivo La  Via </w:t>
      </w:r>
    </w:p>
    <w:p w:rsidR="008D43BE" w:rsidRPr="00D43511" w:rsidRDefault="008D43BE" w:rsidP="00D636E9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C/ Avda. de Fuentemar nº 1</w:t>
      </w:r>
      <w:r w:rsidRPr="00D43511">
        <w:rPr>
          <w:rFonts w:ascii="Times New Roman" w:hAnsi="Times New Roman" w:cs="Times New Roman"/>
        </w:rPr>
        <w:t xml:space="preserve"> </w:t>
      </w:r>
    </w:p>
    <w:p w:rsidR="008D43BE" w:rsidRPr="00D43511" w:rsidRDefault="008D43BE" w:rsidP="00D636E9">
      <w:pPr>
        <w:pStyle w:val="Default"/>
        <w:rPr>
          <w:rFonts w:ascii="Times New Roman" w:hAnsi="Times New Roman" w:cs="Times New Roman"/>
        </w:rPr>
      </w:pPr>
      <w:r w:rsidRPr="00D43511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COSLADA</w:t>
      </w:r>
    </w:p>
    <w:p w:rsidR="008D43BE" w:rsidRPr="00D43511" w:rsidRDefault="008D43BE" w:rsidP="0026468C">
      <w:pPr>
        <w:pStyle w:val="Default"/>
        <w:rPr>
          <w:rFonts w:ascii="Times New Roman" w:hAnsi="Times New Roman" w:cs="Times New Roman"/>
        </w:rPr>
      </w:pPr>
    </w:p>
    <w:p w:rsidR="008D43BE" w:rsidRDefault="008D43BE" w:rsidP="0026468C">
      <w:pPr>
        <w:pStyle w:val="Default"/>
        <w:rPr>
          <w:rFonts w:ascii="Times New Roman" w:hAnsi="Times New Roman" w:cs="Times New Roman"/>
          <w:b/>
          <w:bCs/>
          <w:color w:val="C00000"/>
          <w:u w:val="single"/>
        </w:rPr>
      </w:pPr>
      <w:r>
        <w:rPr>
          <w:rFonts w:ascii="Times New Roman" w:hAnsi="Times New Roman" w:cs="Times New Roman"/>
          <w:b/>
          <w:bCs/>
          <w:color w:val="C00000"/>
          <w:u w:val="single"/>
        </w:rPr>
        <w:t>DOMINGO 31</w:t>
      </w:r>
      <w:r w:rsidRPr="0026468C">
        <w:rPr>
          <w:rFonts w:ascii="Times New Roman" w:hAnsi="Times New Roman" w:cs="Times New Roman"/>
          <w:b/>
          <w:bCs/>
          <w:color w:val="C00000"/>
          <w:u w:val="single"/>
        </w:rPr>
        <w:t xml:space="preserve"> DE </w:t>
      </w:r>
      <w:r>
        <w:rPr>
          <w:rFonts w:ascii="Times New Roman" w:hAnsi="Times New Roman" w:cs="Times New Roman"/>
          <w:b/>
          <w:bCs/>
          <w:color w:val="C00000"/>
          <w:u w:val="single"/>
        </w:rPr>
        <w:t>MARZO MAÑANA</w:t>
      </w:r>
    </w:p>
    <w:p w:rsidR="008D43BE" w:rsidRPr="0026468C" w:rsidRDefault="008D43BE" w:rsidP="0026468C">
      <w:pPr>
        <w:pStyle w:val="Default"/>
        <w:rPr>
          <w:rFonts w:ascii="Times New Roman" w:hAnsi="Times New Roman" w:cs="Times New Roman"/>
          <w:color w:val="C00000"/>
          <w:u w:val="single"/>
        </w:rPr>
      </w:pPr>
    </w:p>
    <w:p w:rsidR="008D43BE" w:rsidRDefault="008D43BE" w:rsidP="0026468C">
      <w:pPr>
        <w:pStyle w:val="Default"/>
        <w:rPr>
          <w:rFonts w:ascii="Times New Roman" w:hAnsi="Times New Roman" w:cs="Times New Roman"/>
          <w:b/>
          <w:bCs/>
          <w:color w:val="C00000"/>
          <w:u w:val="single"/>
          <w:lang w:val="pt-PT"/>
        </w:rPr>
      </w:pPr>
      <w:r w:rsidRPr="0026468C">
        <w:rPr>
          <w:rFonts w:ascii="Times New Roman" w:hAnsi="Times New Roman" w:cs="Times New Roman"/>
          <w:b/>
          <w:bCs/>
          <w:color w:val="C00000"/>
          <w:u w:val="single"/>
          <w:lang w:val="pt-PT"/>
        </w:rPr>
        <w:t xml:space="preserve">CONTACTOS DE PISTA </w:t>
      </w:r>
    </w:p>
    <w:p w:rsidR="008D43BE" w:rsidRDefault="008D43BE" w:rsidP="0026468C">
      <w:pPr>
        <w:pStyle w:val="Default"/>
        <w:rPr>
          <w:rFonts w:ascii="Times New Roman" w:hAnsi="Times New Roman" w:cs="Times New Roman"/>
          <w:color w:val="C00000"/>
          <w:u w:val="single"/>
          <w:lang w:val="pt-PT"/>
        </w:rPr>
      </w:pP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</w:rPr>
        <w:t>09</w:t>
      </w:r>
      <w:r w:rsidRPr="0078392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00—09:15 </w:t>
      </w:r>
      <w:r>
        <w:rPr>
          <w:rFonts w:ascii="Times New Roman" w:hAnsi="Times New Roman" w:cs="Times New Roman"/>
          <w:lang w:val="pt-PT"/>
        </w:rPr>
        <w:t>Contacto de pista D.O. Solo Dance Alevin Femenino</w:t>
      </w: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09:15—09</w:t>
      </w:r>
      <w:r w:rsidRPr="0078392A">
        <w:rPr>
          <w:rFonts w:ascii="Times New Roman" w:hAnsi="Times New Roman" w:cs="Times New Roman"/>
          <w:lang w:val="pt-PT"/>
        </w:rPr>
        <w:t>:</w:t>
      </w:r>
      <w:r>
        <w:rPr>
          <w:rFonts w:ascii="Times New Roman" w:hAnsi="Times New Roman" w:cs="Times New Roman"/>
          <w:lang w:val="pt-PT"/>
        </w:rPr>
        <w:t>30 Contacto de pista D.O. Solo Dance Infantil Femenino</w:t>
      </w: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 xml:space="preserve">09:30—09:45 Contacto de pista D.O. Solo Dance Cadete Femenino  </w:t>
      </w: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09:45—10:00  Contacto de pista D.O. Solo Dance Juvenil Femenino</w:t>
      </w: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10:00—10:15 Contacto de pista Style Dance Solo Dance Junior (ruedas y linea)</w:t>
      </w:r>
    </w:p>
    <w:p w:rsidR="008D43BE" w:rsidRDefault="008D43BE" w:rsidP="00DF33D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10:15—10:30  Contacto de pista Style Dance Solo Dance Senior</w:t>
      </w:r>
    </w:p>
    <w:p w:rsidR="008D43BE" w:rsidRDefault="008D43BE" w:rsidP="00DF33D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10:30—10:45 Contacto de pista Pareja de Artistico Cadete</w:t>
      </w:r>
    </w:p>
    <w:p w:rsidR="008D43BE" w:rsidRPr="0026468C" w:rsidRDefault="008D43BE" w:rsidP="00DF33D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10:45—11:00 Contacto de pista F.O. Senior</w:t>
      </w:r>
    </w:p>
    <w:p w:rsidR="008D43BE" w:rsidRPr="0026468C" w:rsidRDefault="008D43BE" w:rsidP="0026468C">
      <w:pPr>
        <w:pStyle w:val="Default"/>
        <w:rPr>
          <w:rFonts w:ascii="Times New Roman" w:hAnsi="Times New Roman" w:cs="Times New Roman"/>
          <w:lang w:val="pt-PT"/>
        </w:rPr>
      </w:pPr>
    </w:p>
    <w:p w:rsidR="008D43BE" w:rsidRDefault="008D43BE" w:rsidP="0026468C">
      <w:pPr>
        <w:pStyle w:val="Default"/>
        <w:rPr>
          <w:rFonts w:ascii="Times New Roman" w:hAnsi="Times New Roman" w:cs="Times New Roman"/>
          <w:b/>
          <w:bCs/>
          <w:color w:val="C00000"/>
          <w:u w:val="single"/>
          <w:lang w:val="pt-PT"/>
        </w:rPr>
      </w:pPr>
      <w:r w:rsidRPr="0026468C">
        <w:rPr>
          <w:rFonts w:ascii="Times New Roman" w:hAnsi="Times New Roman" w:cs="Times New Roman"/>
          <w:b/>
          <w:bCs/>
          <w:color w:val="C00000"/>
          <w:u w:val="single"/>
          <w:lang w:val="pt-PT"/>
        </w:rPr>
        <w:t xml:space="preserve">COMPETICION </w:t>
      </w:r>
    </w:p>
    <w:p w:rsidR="008D43BE" w:rsidRPr="0026468C" w:rsidRDefault="008D43BE" w:rsidP="0026468C">
      <w:pPr>
        <w:pStyle w:val="Default"/>
        <w:rPr>
          <w:rFonts w:ascii="Times New Roman" w:hAnsi="Times New Roman" w:cs="Times New Roman"/>
          <w:color w:val="C00000"/>
          <w:u w:val="single"/>
          <w:lang w:val="pt-PT"/>
        </w:rPr>
      </w:pP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11:00</w:t>
      </w:r>
      <w:r w:rsidRPr="0026468C">
        <w:rPr>
          <w:rFonts w:ascii="Times New Roman" w:hAnsi="Times New Roman" w:cs="Times New Roman"/>
          <w:lang w:val="pt-PT"/>
        </w:rPr>
        <w:t>—1</w:t>
      </w:r>
      <w:r>
        <w:rPr>
          <w:rFonts w:ascii="Times New Roman" w:hAnsi="Times New Roman" w:cs="Times New Roman"/>
          <w:lang w:val="pt-PT"/>
        </w:rPr>
        <w:t>1</w:t>
      </w:r>
      <w:r w:rsidRPr="0026468C">
        <w:rPr>
          <w:rFonts w:ascii="Times New Roman" w:hAnsi="Times New Roman" w:cs="Times New Roman"/>
          <w:lang w:val="pt-PT"/>
        </w:rPr>
        <w:t>:</w:t>
      </w:r>
      <w:r>
        <w:rPr>
          <w:rFonts w:ascii="Times New Roman" w:hAnsi="Times New Roman" w:cs="Times New Roman"/>
          <w:lang w:val="pt-PT"/>
        </w:rPr>
        <w:t>40</w:t>
      </w:r>
      <w:r w:rsidRPr="0026468C">
        <w:rPr>
          <w:rFonts w:ascii="Times New Roman" w:hAnsi="Times New Roman" w:cs="Times New Roman"/>
          <w:lang w:val="pt-PT"/>
        </w:rPr>
        <w:t xml:space="preserve"> Competicion </w:t>
      </w:r>
      <w:r>
        <w:rPr>
          <w:rFonts w:ascii="Times New Roman" w:hAnsi="Times New Roman" w:cs="Times New Roman"/>
          <w:lang w:val="pt-PT"/>
        </w:rPr>
        <w:t>F.O.   Senior Femenino</w:t>
      </w:r>
    </w:p>
    <w:p w:rsidR="008D43BE" w:rsidRPr="0026468C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11:40—12:45 Competicion 1ª D.O. Alevin, Infantil, Cadete y Juvenil</w:t>
      </w: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 w:rsidRPr="0026468C">
        <w:rPr>
          <w:rFonts w:ascii="Times New Roman" w:hAnsi="Times New Roman" w:cs="Times New Roman"/>
          <w:lang w:val="pt-PT"/>
        </w:rPr>
        <w:t>1</w:t>
      </w:r>
      <w:r>
        <w:rPr>
          <w:rFonts w:ascii="Times New Roman" w:hAnsi="Times New Roman" w:cs="Times New Roman"/>
          <w:lang w:val="pt-PT"/>
        </w:rPr>
        <w:t>2:45—13</w:t>
      </w:r>
      <w:r w:rsidRPr="0026468C">
        <w:rPr>
          <w:rFonts w:ascii="Times New Roman" w:hAnsi="Times New Roman" w:cs="Times New Roman"/>
          <w:lang w:val="pt-PT"/>
        </w:rPr>
        <w:t>:</w:t>
      </w:r>
      <w:r>
        <w:rPr>
          <w:rFonts w:ascii="Times New Roman" w:hAnsi="Times New Roman" w:cs="Times New Roman"/>
          <w:lang w:val="pt-PT"/>
        </w:rPr>
        <w:t>25  Competicion Style Dance Solo Dance  Junior(ruedas y linea) y Senior</w:t>
      </w: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13:25—14:30</w:t>
      </w:r>
      <w:r w:rsidRPr="0026468C">
        <w:rPr>
          <w:rFonts w:ascii="Times New Roman" w:hAnsi="Times New Roman" w:cs="Times New Roman"/>
          <w:lang w:val="pt-PT"/>
        </w:rPr>
        <w:t xml:space="preserve"> Competicion </w:t>
      </w:r>
      <w:r>
        <w:rPr>
          <w:rFonts w:ascii="Times New Roman" w:hAnsi="Times New Roman" w:cs="Times New Roman"/>
          <w:lang w:val="pt-PT"/>
        </w:rPr>
        <w:t>2ª</w:t>
      </w:r>
      <w:r w:rsidRPr="0026468C">
        <w:rPr>
          <w:rFonts w:ascii="Times New Roman" w:hAnsi="Times New Roman" w:cs="Times New Roman"/>
          <w:lang w:val="pt-PT"/>
        </w:rPr>
        <w:t>D</w:t>
      </w:r>
      <w:r>
        <w:rPr>
          <w:rFonts w:ascii="Times New Roman" w:hAnsi="Times New Roman" w:cs="Times New Roman"/>
          <w:lang w:val="pt-PT"/>
        </w:rPr>
        <w:t>O Solo Dance Alevin, Infantil, Cadete y Juvenil</w:t>
      </w: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14:30—14:35 Competicion DC Parejas de Artistico Cadete</w:t>
      </w: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</w:p>
    <w:p w:rsidR="008D43BE" w:rsidRDefault="008D43BE" w:rsidP="00FE346C">
      <w:pPr>
        <w:pStyle w:val="Default"/>
        <w:rPr>
          <w:rFonts w:ascii="Times New Roman" w:hAnsi="Times New Roman" w:cs="Times New Roman"/>
          <w:b/>
          <w:bCs/>
          <w:color w:val="C00000"/>
          <w:u w:val="single"/>
        </w:rPr>
      </w:pPr>
      <w:r>
        <w:rPr>
          <w:rFonts w:ascii="Times New Roman" w:hAnsi="Times New Roman" w:cs="Times New Roman"/>
          <w:b/>
          <w:bCs/>
          <w:color w:val="C00000"/>
          <w:u w:val="single"/>
        </w:rPr>
        <w:t>DOMINGO 31</w:t>
      </w:r>
      <w:r w:rsidRPr="0026468C">
        <w:rPr>
          <w:rFonts w:ascii="Times New Roman" w:hAnsi="Times New Roman" w:cs="Times New Roman"/>
          <w:b/>
          <w:bCs/>
          <w:color w:val="C00000"/>
          <w:u w:val="single"/>
        </w:rPr>
        <w:t xml:space="preserve"> DE </w:t>
      </w:r>
      <w:r>
        <w:rPr>
          <w:rFonts w:ascii="Times New Roman" w:hAnsi="Times New Roman" w:cs="Times New Roman"/>
          <w:b/>
          <w:bCs/>
          <w:color w:val="C00000"/>
          <w:u w:val="single"/>
        </w:rPr>
        <w:t xml:space="preserve"> MARZO TARDE</w:t>
      </w:r>
    </w:p>
    <w:p w:rsidR="008D43BE" w:rsidRDefault="008D43BE" w:rsidP="0026468C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</w:p>
    <w:p w:rsidR="008D43BE" w:rsidRPr="0026468C" w:rsidRDefault="008D43BE" w:rsidP="003A1149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16</w:t>
      </w:r>
      <w:r w:rsidRPr="0026468C">
        <w:rPr>
          <w:rFonts w:ascii="Times New Roman" w:hAnsi="Times New Roman" w:cs="Times New Roman"/>
          <w:lang w:val="pt-PT"/>
        </w:rPr>
        <w:t>:</w:t>
      </w:r>
      <w:r>
        <w:rPr>
          <w:rFonts w:ascii="Times New Roman" w:hAnsi="Times New Roman" w:cs="Times New Roman"/>
          <w:lang w:val="pt-PT"/>
        </w:rPr>
        <w:t>00</w:t>
      </w:r>
      <w:r w:rsidRPr="0026468C">
        <w:rPr>
          <w:rFonts w:ascii="Times New Roman" w:hAnsi="Times New Roman" w:cs="Times New Roman"/>
          <w:lang w:val="pt-PT"/>
        </w:rPr>
        <w:t>—1</w:t>
      </w:r>
      <w:r>
        <w:rPr>
          <w:rFonts w:ascii="Times New Roman" w:hAnsi="Times New Roman" w:cs="Times New Roman"/>
          <w:lang w:val="pt-PT"/>
        </w:rPr>
        <w:t>6:15</w:t>
      </w:r>
      <w:r w:rsidRPr="0026468C">
        <w:rPr>
          <w:rFonts w:ascii="Times New Roman" w:hAnsi="Times New Roman" w:cs="Times New Roman"/>
          <w:lang w:val="pt-PT"/>
        </w:rPr>
        <w:t xml:space="preserve"> Contacto de pista  </w:t>
      </w:r>
      <w:r>
        <w:rPr>
          <w:rFonts w:ascii="Times New Roman" w:hAnsi="Times New Roman" w:cs="Times New Roman"/>
          <w:lang w:val="pt-PT"/>
        </w:rPr>
        <w:t>Danza Libre Alevin Femenino</w:t>
      </w:r>
    </w:p>
    <w:p w:rsidR="008D43BE" w:rsidRDefault="008D43BE" w:rsidP="003A1149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 w:rsidRPr="0026468C">
        <w:rPr>
          <w:rFonts w:ascii="Times New Roman" w:hAnsi="Times New Roman" w:cs="Times New Roman"/>
          <w:lang w:val="pt-PT"/>
        </w:rPr>
        <w:t>1</w:t>
      </w:r>
      <w:r>
        <w:rPr>
          <w:rFonts w:ascii="Times New Roman" w:hAnsi="Times New Roman" w:cs="Times New Roman"/>
          <w:lang w:val="pt-PT"/>
        </w:rPr>
        <w:t>6:15—16:30</w:t>
      </w:r>
      <w:r w:rsidRPr="0026468C">
        <w:rPr>
          <w:rFonts w:ascii="Times New Roman" w:hAnsi="Times New Roman" w:cs="Times New Roman"/>
          <w:lang w:val="pt-PT"/>
        </w:rPr>
        <w:t xml:space="preserve"> Contacto de pista </w:t>
      </w:r>
      <w:r>
        <w:rPr>
          <w:rFonts w:ascii="Times New Roman" w:hAnsi="Times New Roman" w:cs="Times New Roman"/>
          <w:lang w:val="pt-PT"/>
        </w:rPr>
        <w:t>Danza Libre Infantil Femenino</w:t>
      </w:r>
    </w:p>
    <w:p w:rsidR="008D43BE" w:rsidRDefault="008D43BE" w:rsidP="003A1149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16:30—16:45 Contacto de pista Danza Libre Cadete Femenino</w:t>
      </w:r>
    </w:p>
    <w:p w:rsidR="008D43BE" w:rsidRDefault="008D43BE" w:rsidP="003A1149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16:45—17:00  Contacto de pista Danz Libre Juvenil  Femenino</w:t>
      </w:r>
    </w:p>
    <w:p w:rsidR="008D43BE" w:rsidRDefault="008D43BE" w:rsidP="003A1149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17:00—17:15  Contacto de pista Free Dance Junior Solo Dance (ruedas y linea) Femenino</w:t>
      </w:r>
    </w:p>
    <w:p w:rsidR="008D43BE" w:rsidRDefault="008D43BE" w:rsidP="003A1149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17:15—17:30  Contacto de pista Free Dance Senior Solo Dance</w:t>
      </w:r>
    </w:p>
    <w:p w:rsidR="008D43BE" w:rsidRDefault="008D43BE" w:rsidP="003A1149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>17:30—17:45  Contacto de pista DL Parejas de Artistico Cadete</w:t>
      </w:r>
    </w:p>
    <w:p w:rsidR="008D43BE" w:rsidRDefault="008D43BE" w:rsidP="003A1149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</w:p>
    <w:p w:rsidR="008D43BE" w:rsidRDefault="008D43BE" w:rsidP="00905F2E">
      <w:pPr>
        <w:pStyle w:val="Default"/>
        <w:rPr>
          <w:rFonts w:ascii="Times New Roman" w:hAnsi="Times New Roman" w:cs="Times New Roman"/>
          <w:b/>
          <w:bCs/>
          <w:color w:val="C00000"/>
          <w:u w:val="single"/>
          <w:lang w:val="pt-PT"/>
        </w:rPr>
      </w:pPr>
      <w:r w:rsidRPr="0026468C">
        <w:rPr>
          <w:rFonts w:ascii="Times New Roman" w:hAnsi="Times New Roman" w:cs="Times New Roman"/>
          <w:b/>
          <w:bCs/>
          <w:color w:val="C00000"/>
          <w:u w:val="single"/>
          <w:lang w:val="pt-PT"/>
        </w:rPr>
        <w:t xml:space="preserve">COMPETICION </w:t>
      </w:r>
    </w:p>
    <w:p w:rsidR="008D43BE" w:rsidRDefault="008D43BE" w:rsidP="00905F2E">
      <w:pPr>
        <w:pStyle w:val="Default"/>
        <w:rPr>
          <w:rFonts w:ascii="Times New Roman" w:hAnsi="Times New Roman" w:cs="Times New Roman"/>
          <w:b/>
          <w:bCs/>
          <w:color w:val="C00000"/>
          <w:u w:val="single"/>
          <w:lang w:val="pt-PT"/>
        </w:rPr>
      </w:pPr>
    </w:p>
    <w:p w:rsidR="008D43BE" w:rsidRDefault="008D43BE" w:rsidP="00905F2E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  <w:r>
        <w:rPr>
          <w:rFonts w:ascii="Times New Roman" w:hAnsi="Times New Roman" w:cs="Times New Roman"/>
          <w:color w:val="auto"/>
          <w:lang w:val="pt-PT"/>
        </w:rPr>
        <w:t xml:space="preserve">17:45—17:55 Competicion Danza Libre Alevin Femenino </w:t>
      </w:r>
    </w:p>
    <w:p w:rsidR="008D43BE" w:rsidRDefault="008D43BE" w:rsidP="00905F2E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  <w:r>
        <w:rPr>
          <w:rFonts w:ascii="Times New Roman" w:hAnsi="Times New Roman" w:cs="Times New Roman"/>
          <w:color w:val="auto"/>
          <w:lang w:val="pt-PT"/>
        </w:rPr>
        <w:t>17:55—18:25 Competicion Danza Libre Infantil Femenino</w:t>
      </w:r>
    </w:p>
    <w:p w:rsidR="008D43BE" w:rsidRDefault="008D43BE" w:rsidP="00905F2E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  <w:r>
        <w:rPr>
          <w:rFonts w:ascii="Times New Roman" w:hAnsi="Times New Roman" w:cs="Times New Roman"/>
          <w:color w:val="auto"/>
          <w:lang w:val="pt-PT"/>
        </w:rPr>
        <w:t>18:22—18.55 Competicion Danza Libre Cadete Femenino</w:t>
      </w:r>
    </w:p>
    <w:p w:rsidR="008D43BE" w:rsidRDefault="008D43BE" w:rsidP="00905F2E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  <w:r>
        <w:rPr>
          <w:rFonts w:ascii="Times New Roman" w:hAnsi="Times New Roman" w:cs="Times New Roman"/>
          <w:color w:val="auto"/>
          <w:lang w:val="pt-PT"/>
        </w:rPr>
        <w:t>18:55—19:25 Competicion Danza Libre Juvenil Femenino</w:t>
      </w:r>
    </w:p>
    <w:p w:rsidR="008D43BE" w:rsidRDefault="008D43BE" w:rsidP="00905F2E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  <w:r>
        <w:rPr>
          <w:rFonts w:ascii="Times New Roman" w:hAnsi="Times New Roman" w:cs="Times New Roman"/>
          <w:color w:val="auto"/>
          <w:lang w:val="pt-PT"/>
        </w:rPr>
        <w:t xml:space="preserve">19:25—19:55  Competicion </w:t>
      </w:r>
      <w:r>
        <w:rPr>
          <w:rFonts w:ascii="Times New Roman" w:hAnsi="Times New Roman" w:cs="Times New Roman"/>
          <w:lang w:val="pt-PT"/>
        </w:rPr>
        <w:t>Free Dance Junior Solo Dance (ruedas y linea) Femenino</w:t>
      </w:r>
    </w:p>
    <w:p w:rsidR="008D43BE" w:rsidRDefault="008D43BE" w:rsidP="00905F2E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  <w:r>
        <w:rPr>
          <w:rFonts w:ascii="Times New Roman" w:hAnsi="Times New Roman" w:cs="Times New Roman"/>
          <w:color w:val="auto"/>
          <w:lang w:val="pt-PT"/>
        </w:rPr>
        <w:t xml:space="preserve">19:55—20:15 Competicion </w:t>
      </w:r>
      <w:r>
        <w:rPr>
          <w:rFonts w:ascii="Times New Roman" w:hAnsi="Times New Roman" w:cs="Times New Roman"/>
          <w:lang w:val="pt-PT"/>
        </w:rPr>
        <w:t>Free Dance Senior Solo Dance</w:t>
      </w:r>
    </w:p>
    <w:p w:rsidR="008D43BE" w:rsidRDefault="008D43BE" w:rsidP="0005277D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  <w:r>
        <w:rPr>
          <w:rFonts w:ascii="Times New Roman" w:hAnsi="Times New Roman" w:cs="Times New Roman"/>
          <w:color w:val="auto"/>
          <w:lang w:val="pt-PT"/>
        </w:rPr>
        <w:t>20:15—20:25 Competicion</w:t>
      </w:r>
      <w:r w:rsidRPr="0005277D">
        <w:rPr>
          <w:rFonts w:ascii="Times New Roman" w:hAnsi="Times New Roman" w:cs="Times New Roman"/>
          <w:color w:val="auto"/>
          <w:lang w:val="pt-PT"/>
        </w:rPr>
        <w:t xml:space="preserve"> </w:t>
      </w:r>
      <w:r>
        <w:rPr>
          <w:rFonts w:ascii="Times New Roman" w:hAnsi="Times New Roman" w:cs="Times New Roman"/>
          <w:color w:val="auto"/>
          <w:lang w:val="pt-PT"/>
        </w:rPr>
        <w:t>DL Parejas de Artistico Cadete</w:t>
      </w:r>
    </w:p>
    <w:p w:rsidR="008D43BE" w:rsidRDefault="008D43BE" w:rsidP="0005277D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</w:p>
    <w:p w:rsidR="008D43BE" w:rsidRDefault="008D43BE" w:rsidP="0005277D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  <w:r>
        <w:rPr>
          <w:rFonts w:ascii="Times New Roman" w:hAnsi="Times New Roman" w:cs="Times New Roman"/>
          <w:color w:val="auto"/>
          <w:lang w:val="pt-PT"/>
        </w:rPr>
        <w:t>20:25—20:35 Desfile y entrega de Trofeos</w:t>
      </w:r>
    </w:p>
    <w:p w:rsidR="008D43BE" w:rsidRDefault="008D43BE" w:rsidP="00905F2E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</w:p>
    <w:p w:rsidR="008D43BE" w:rsidRDefault="008D43BE" w:rsidP="00905F2E">
      <w:pPr>
        <w:pStyle w:val="Default"/>
        <w:spacing w:line="360" w:lineRule="auto"/>
        <w:rPr>
          <w:rFonts w:ascii="Times New Roman" w:hAnsi="Times New Roman" w:cs="Times New Roman"/>
          <w:color w:val="auto"/>
          <w:lang w:val="pt-PT"/>
        </w:rPr>
      </w:pPr>
    </w:p>
    <w:p w:rsidR="008D43BE" w:rsidRDefault="008D43BE" w:rsidP="004541AB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 xml:space="preserve">                                               </w:t>
      </w:r>
    </w:p>
    <w:p w:rsidR="008D43BE" w:rsidRDefault="008D43BE" w:rsidP="004541AB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</w:p>
    <w:p w:rsidR="008D43BE" w:rsidRDefault="008D43BE" w:rsidP="004541AB">
      <w:pPr>
        <w:pStyle w:val="Default"/>
        <w:spacing w:line="360" w:lineRule="auto"/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lang w:val="pt-PT"/>
        </w:rPr>
        <w:t xml:space="preserve">                                                                           En Madrid a 20 de Marzo de 2019</w:t>
      </w:r>
    </w:p>
    <w:p w:rsidR="008D43BE" w:rsidRDefault="008D43BE" w:rsidP="004541AB">
      <w:pPr>
        <w:pStyle w:val="Default"/>
        <w:rPr>
          <w:rFonts w:ascii="Times New Roman" w:hAnsi="Times New Roman" w:cs="Times New Roman"/>
          <w:lang w:val="pt-PT"/>
        </w:rPr>
      </w:pPr>
    </w:p>
    <w:p w:rsidR="008D43BE" w:rsidRDefault="008D43BE" w:rsidP="003C0879">
      <w:pPr>
        <w:pStyle w:val="Default"/>
        <w:rPr>
          <w:rFonts w:ascii="Times New Roman" w:hAnsi="Times New Roman" w:cs="Times New Roman"/>
          <w:color w:val="auto"/>
          <w:lang w:val="pt-PT"/>
        </w:rPr>
      </w:pPr>
      <w:r>
        <w:rPr>
          <w:rFonts w:ascii="Times New Roman" w:hAnsi="Times New Roman" w:cs="Times New Roman"/>
          <w:color w:val="auto"/>
          <w:lang w:val="pt-PT"/>
        </w:rPr>
        <w:t>Comite de Patinaje Artistico y Danza</w:t>
      </w:r>
    </w:p>
    <w:p w:rsidR="008D43BE" w:rsidRDefault="008D43BE" w:rsidP="003C0879">
      <w:pPr>
        <w:pStyle w:val="Default"/>
        <w:rPr>
          <w:rFonts w:ascii="Times New Roman" w:hAnsi="Times New Roman" w:cs="Times New Roman"/>
          <w:color w:val="auto"/>
          <w:lang w:val="pt-PT"/>
        </w:rPr>
      </w:pPr>
      <w:r>
        <w:rPr>
          <w:rFonts w:ascii="Times New Roman" w:hAnsi="Times New Roman" w:cs="Times New Roman"/>
          <w:color w:val="auto"/>
          <w:lang w:val="pt-PT"/>
        </w:rPr>
        <w:t>Federacion Madrileña de Patineje</w:t>
      </w:r>
    </w:p>
    <w:p w:rsidR="008D43BE" w:rsidRDefault="008D43BE">
      <w:pPr>
        <w:rPr>
          <w:rFonts w:ascii="Times New Roman" w:hAnsi="Times New Roman" w:cs="Times New Roman"/>
          <w:sz w:val="24"/>
          <w:szCs w:val="24"/>
          <w:lang w:val="pt-PT"/>
        </w:rPr>
      </w:pPr>
    </w:p>
    <w:sectPr w:rsidR="008D43BE" w:rsidSect="00C41D1F">
      <w:headerReference w:type="default" r:id="rId6"/>
      <w:footerReference w:type="default" r:id="rId7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3BE" w:rsidRDefault="008D43BE" w:rsidP="00894E78">
      <w:pPr>
        <w:spacing w:after="0" w:line="240" w:lineRule="auto"/>
      </w:pPr>
      <w:r>
        <w:separator/>
      </w:r>
    </w:p>
  </w:endnote>
  <w:endnote w:type="continuationSeparator" w:id="1">
    <w:p w:rsidR="008D43BE" w:rsidRDefault="008D43BE" w:rsidP="00894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3BE" w:rsidRDefault="008D43BE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8D43BE" w:rsidRDefault="008D43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3BE" w:rsidRDefault="008D43BE" w:rsidP="00894E78">
      <w:pPr>
        <w:spacing w:after="0" w:line="240" w:lineRule="auto"/>
      </w:pPr>
      <w:r>
        <w:separator/>
      </w:r>
    </w:p>
  </w:footnote>
  <w:footnote w:type="continuationSeparator" w:id="1">
    <w:p w:rsidR="008D43BE" w:rsidRDefault="008D43BE" w:rsidP="00894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82" w:type="dxa"/>
      <w:tblInd w:w="-68" w:type="dxa"/>
      <w:tblCellMar>
        <w:left w:w="70" w:type="dxa"/>
        <w:right w:w="70" w:type="dxa"/>
      </w:tblCellMar>
      <w:tblLook w:val="00A0"/>
    </w:tblPr>
    <w:tblGrid>
      <w:gridCol w:w="1760"/>
      <w:gridCol w:w="2256"/>
      <w:gridCol w:w="2036"/>
      <w:gridCol w:w="3494"/>
      <w:gridCol w:w="1636"/>
    </w:tblGrid>
    <w:tr w:rsidR="008D43BE" w:rsidRPr="00581738">
      <w:trPr>
        <w:trHeight w:val="510"/>
      </w:trPr>
      <w:tc>
        <w:tcPr>
          <w:tcW w:w="17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2049" type="#_x0000_t75" style="position:absolute;margin-left:21.75pt;margin-top:19.5pt;width:113.25pt;height:60pt;z-index:251660288;visibility:visible">
                <v:imagedata r:id="rId1" o:title=""/>
              </v:shape>
            </w:pict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0A0"/>
          </w:tblPr>
          <w:tblGrid>
            <w:gridCol w:w="1620"/>
          </w:tblGrid>
          <w:tr w:rsidR="008D43BE" w:rsidRPr="00581738">
            <w:trPr>
              <w:trHeight w:val="510"/>
              <w:tblCellSpacing w:w="0" w:type="dxa"/>
            </w:trPr>
            <w:tc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vAlign w:val="bottom"/>
              </w:tcPr>
              <w:p w:rsidR="008D43BE" w:rsidRPr="00894E78" w:rsidRDefault="008D43BE" w:rsidP="00894E78">
                <w:pPr>
                  <w:spacing w:after="0" w:line="240" w:lineRule="auto"/>
                  <w:rPr>
                    <w:color w:val="000000"/>
                  </w:rPr>
                </w:pPr>
              </w:p>
            </w:tc>
          </w:tr>
        </w:tbl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22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20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  <w:tc>
        <w:tcPr>
          <w:tcW w:w="3494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jc w:val="center"/>
            <w:rPr>
              <w:sz w:val="24"/>
              <w:szCs w:val="24"/>
            </w:rPr>
          </w:pPr>
          <w:r w:rsidRPr="00894E78">
            <w:rPr>
              <w:sz w:val="24"/>
              <w:szCs w:val="24"/>
            </w:rPr>
            <w:t>C/ Arroyo del Olivar 49, 1º</w:t>
          </w:r>
        </w:p>
      </w:tc>
      <w:tc>
        <w:tcPr>
          <w:tcW w:w="16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</w:tr>
    <w:tr w:rsidR="008D43BE" w:rsidRPr="00581738">
      <w:trPr>
        <w:trHeight w:val="315"/>
      </w:trPr>
      <w:tc>
        <w:tcPr>
          <w:tcW w:w="17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22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20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  <w:tc>
        <w:tcPr>
          <w:tcW w:w="3494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jc w:val="center"/>
            <w:rPr>
              <w:sz w:val="24"/>
              <w:szCs w:val="24"/>
            </w:rPr>
          </w:pPr>
          <w:r w:rsidRPr="00894E78">
            <w:rPr>
              <w:sz w:val="24"/>
              <w:szCs w:val="24"/>
            </w:rPr>
            <w:t>28018 Madrid</w:t>
          </w:r>
        </w:p>
      </w:tc>
      <w:tc>
        <w:tcPr>
          <w:tcW w:w="16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</w:tr>
    <w:tr w:rsidR="008D43BE" w:rsidRPr="00581738">
      <w:trPr>
        <w:trHeight w:val="315"/>
      </w:trPr>
      <w:tc>
        <w:tcPr>
          <w:tcW w:w="17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22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20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  <w:tc>
        <w:tcPr>
          <w:tcW w:w="3494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jc w:val="center"/>
            <w:rPr>
              <w:sz w:val="24"/>
              <w:szCs w:val="24"/>
            </w:rPr>
          </w:pPr>
          <w:r w:rsidRPr="00894E78">
            <w:rPr>
              <w:sz w:val="24"/>
              <w:szCs w:val="24"/>
            </w:rPr>
            <w:t>Tfno:  91 478 01 55</w:t>
          </w:r>
        </w:p>
      </w:tc>
      <w:tc>
        <w:tcPr>
          <w:tcW w:w="16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</w:tr>
    <w:tr w:rsidR="008D43BE" w:rsidRPr="00581738">
      <w:trPr>
        <w:trHeight w:val="330"/>
      </w:trPr>
      <w:tc>
        <w:tcPr>
          <w:tcW w:w="17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22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20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  <w:tc>
        <w:tcPr>
          <w:tcW w:w="3494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jc w:val="center"/>
            <w:rPr>
              <w:sz w:val="24"/>
              <w:szCs w:val="24"/>
            </w:rPr>
          </w:pPr>
          <w:r w:rsidRPr="00894E78">
            <w:rPr>
              <w:sz w:val="24"/>
              <w:szCs w:val="24"/>
            </w:rPr>
            <w:t>Fax : 91 478 01 77</w:t>
          </w:r>
        </w:p>
      </w:tc>
      <w:tc>
        <w:tcPr>
          <w:tcW w:w="16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</w:tr>
    <w:tr w:rsidR="008D43BE" w:rsidRPr="00581738">
      <w:trPr>
        <w:trHeight w:val="315"/>
      </w:trPr>
      <w:tc>
        <w:tcPr>
          <w:tcW w:w="4016" w:type="dxa"/>
          <w:gridSpan w:val="2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  <w:r w:rsidRPr="00894E78">
            <w:rPr>
              <w:color w:val="000000"/>
            </w:rPr>
            <w:t>FEDERACION MADRILEÑA DE PATINAJE</w:t>
          </w:r>
        </w:p>
      </w:tc>
      <w:tc>
        <w:tcPr>
          <w:tcW w:w="20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  <w:tc>
        <w:tcPr>
          <w:tcW w:w="3494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jc w:val="center"/>
            <w:rPr>
              <w:color w:val="0000FF"/>
              <w:sz w:val="24"/>
              <w:szCs w:val="24"/>
              <w:u w:val="single"/>
            </w:rPr>
          </w:pPr>
          <w:hyperlink r:id="rId2" w:history="1">
            <w:r w:rsidRPr="00894E78">
              <w:rPr>
                <w:color w:val="0000FF"/>
                <w:sz w:val="24"/>
                <w:szCs w:val="24"/>
                <w:u w:val="single"/>
              </w:rPr>
              <w:t>www.fmp.es</w:t>
            </w:r>
          </w:hyperlink>
        </w:p>
      </w:tc>
      <w:tc>
        <w:tcPr>
          <w:tcW w:w="16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</w:tr>
    <w:tr w:rsidR="008D43BE" w:rsidRPr="00581738">
      <w:trPr>
        <w:trHeight w:val="315"/>
      </w:trPr>
      <w:tc>
        <w:tcPr>
          <w:tcW w:w="17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22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0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jc w:val="center"/>
            <w:rPr>
              <w:rFonts w:ascii="Arial" w:hAnsi="Arial" w:cs="Arial"/>
              <w:color w:val="0000FF"/>
              <w:sz w:val="20"/>
              <w:szCs w:val="20"/>
              <w:u w:val="single"/>
            </w:rPr>
          </w:pPr>
        </w:p>
      </w:tc>
      <w:tc>
        <w:tcPr>
          <w:tcW w:w="3494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jc w:val="center"/>
            <w:rPr>
              <w:rFonts w:ascii="Arial" w:hAnsi="Arial" w:cs="Arial"/>
              <w:color w:val="0000FF"/>
              <w:sz w:val="20"/>
              <w:szCs w:val="20"/>
              <w:u w:val="single"/>
            </w:rPr>
          </w:pPr>
          <w:hyperlink r:id="rId3" w:history="1">
            <w:r w:rsidRPr="00894E78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artistico@fmp.es</w:t>
            </w:r>
          </w:hyperlink>
        </w:p>
      </w:tc>
      <w:tc>
        <w:tcPr>
          <w:tcW w:w="16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</w:tc>
    </w:tr>
    <w:tr w:rsidR="008D43BE" w:rsidRPr="00581738">
      <w:trPr>
        <w:trHeight w:val="300"/>
      </w:trPr>
      <w:tc>
        <w:tcPr>
          <w:tcW w:w="17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22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0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jc w:val="center"/>
            <w:rPr>
              <w:rFonts w:ascii="Arial" w:hAnsi="Arial" w:cs="Arial"/>
              <w:color w:val="0000FF"/>
              <w:sz w:val="20"/>
              <w:szCs w:val="20"/>
              <w:u w:val="single"/>
            </w:rPr>
          </w:pPr>
        </w:p>
      </w:tc>
      <w:tc>
        <w:tcPr>
          <w:tcW w:w="3494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rPr>
              <w:color w:val="000000"/>
            </w:rPr>
          </w:pPr>
        </w:p>
      </w:tc>
      <w:tc>
        <w:tcPr>
          <w:tcW w:w="16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:rsidR="008D43BE" w:rsidRPr="00894E78" w:rsidRDefault="008D43BE" w:rsidP="00894E78">
          <w:pPr>
            <w:spacing w:after="0" w:line="240" w:lineRule="auto"/>
            <w:jc w:val="center"/>
            <w:rPr>
              <w:rFonts w:ascii="Arial" w:hAnsi="Arial" w:cs="Arial"/>
              <w:color w:val="0000FF"/>
              <w:sz w:val="20"/>
              <w:szCs w:val="20"/>
              <w:u w:val="single"/>
            </w:rPr>
          </w:pPr>
        </w:p>
      </w:tc>
    </w:tr>
  </w:tbl>
  <w:p w:rsidR="008D43BE" w:rsidRDefault="008D43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2C75"/>
    <w:rsid w:val="00046F57"/>
    <w:rsid w:val="0005277D"/>
    <w:rsid w:val="000541C1"/>
    <w:rsid w:val="001137FF"/>
    <w:rsid w:val="001336B2"/>
    <w:rsid w:val="001348E7"/>
    <w:rsid w:val="00194E91"/>
    <w:rsid w:val="00221670"/>
    <w:rsid w:val="00224947"/>
    <w:rsid w:val="002522F6"/>
    <w:rsid w:val="00255A05"/>
    <w:rsid w:val="0026468C"/>
    <w:rsid w:val="002A0B14"/>
    <w:rsid w:val="002A246A"/>
    <w:rsid w:val="0037406E"/>
    <w:rsid w:val="00387378"/>
    <w:rsid w:val="003949F4"/>
    <w:rsid w:val="003A1149"/>
    <w:rsid w:val="003B15B7"/>
    <w:rsid w:val="003C0879"/>
    <w:rsid w:val="00431296"/>
    <w:rsid w:val="004541AB"/>
    <w:rsid w:val="004779D3"/>
    <w:rsid w:val="00477B4D"/>
    <w:rsid w:val="00483389"/>
    <w:rsid w:val="004835CE"/>
    <w:rsid w:val="00490FF2"/>
    <w:rsid w:val="004C39B9"/>
    <w:rsid w:val="004F6CE0"/>
    <w:rsid w:val="0051095A"/>
    <w:rsid w:val="00551E30"/>
    <w:rsid w:val="00581738"/>
    <w:rsid w:val="005A01AC"/>
    <w:rsid w:val="006166B4"/>
    <w:rsid w:val="00625E19"/>
    <w:rsid w:val="006268D6"/>
    <w:rsid w:val="00640BEE"/>
    <w:rsid w:val="00680343"/>
    <w:rsid w:val="006975EF"/>
    <w:rsid w:val="006C182C"/>
    <w:rsid w:val="006E610B"/>
    <w:rsid w:val="00705917"/>
    <w:rsid w:val="00705D73"/>
    <w:rsid w:val="0078392A"/>
    <w:rsid w:val="007A3004"/>
    <w:rsid w:val="007E5F2D"/>
    <w:rsid w:val="00883FD6"/>
    <w:rsid w:val="00893A08"/>
    <w:rsid w:val="00894E78"/>
    <w:rsid w:val="008D43BE"/>
    <w:rsid w:val="00905F2E"/>
    <w:rsid w:val="009365AF"/>
    <w:rsid w:val="00943F70"/>
    <w:rsid w:val="0096205B"/>
    <w:rsid w:val="00963AE9"/>
    <w:rsid w:val="00997789"/>
    <w:rsid w:val="00A263EB"/>
    <w:rsid w:val="00A271C0"/>
    <w:rsid w:val="00A52090"/>
    <w:rsid w:val="00AB7831"/>
    <w:rsid w:val="00B63361"/>
    <w:rsid w:val="00B86ED3"/>
    <w:rsid w:val="00BA28CF"/>
    <w:rsid w:val="00C41D1F"/>
    <w:rsid w:val="00C56E73"/>
    <w:rsid w:val="00C64791"/>
    <w:rsid w:val="00CA374D"/>
    <w:rsid w:val="00CD03E3"/>
    <w:rsid w:val="00CD334E"/>
    <w:rsid w:val="00D40E86"/>
    <w:rsid w:val="00D43511"/>
    <w:rsid w:val="00D636E9"/>
    <w:rsid w:val="00DA2CE5"/>
    <w:rsid w:val="00DA4AD1"/>
    <w:rsid w:val="00DF33DC"/>
    <w:rsid w:val="00E14F48"/>
    <w:rsid w:val="00E206C5"/>
    <w:rsid w:val="00E35F58"/>
    <w:rsid w:val="00EE40A0"/>
    <w:rsid w:val="00EF676B"/>
    <w:rsid w:val="00F24570"/>
    <w:rsid w:val="00F42C3A"/>
    <w:rsid w:val="00F82664"/>
    <w:rsid w:val="00FA2C75"/>
    <w:rsid w:val="00FE346C"/>
    <w:rsid w:val="00FF0C7C"/>
    <w:rsid w:val="00FF4A3B"/>
    <w:rsid w:val="00FF5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00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94E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4E78"/>
  </w:style>
  <w:style w:type="paragraph" w:styleId="Footer">
    <w:name w:val="footer"/>
    <w:basedOn w:val="Normal"/>
    <w:link w:val="FooterChar"/>
    <w:uiPriority w:val="99"/>
    <w:rsid w:val="00894E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94E78"/>
  </w:style>
  <w:style w:type="character" w:styleId="Hyperlink">
    <w:name w:val="Hyperlink"/>
    <w:basedOn w:val="DefaultParagraphFont"/>
    <w:uiPriority w:val="99"/>
    <w:semiHidden/>
    <w:rsid w:val="00894E78"/>
    <w:rPr>
      <w:color w:val="0000FF"/>
      <w:u w:val="single"/>
    </w:rPr>
  </w:style>
  <w:style w:type="paragraph" w:customStyle="1" w:styleId="Default">
    <w:name w:val="Default"/>
    <w:uiPriority w:val="99"/>
    <w:rsid w:val="0026468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94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4E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63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rtistico@fmp.es" TargetMode="External"/><Relationship Id="rId2" Type="http://schemas.openxmlformats.org/officeDocument/2006/relationships/hyperlink" Target="http://www.fmp.es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353</Words>
  <Characters>1947</Characters>
  <Application>Microsoft Office Outlook</Application>
  <DocSecurity>0</DocSecurity>
  <Lines>0</Lines>
  <Paragraphs>0</Paragraphs>
  <ScaleCrop>false</ScaleCrop>
  <Company>FMP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HORARIOS TROFEO FEDERACION 16-17 DE MARZO 2019</dc:title>
  <dc:subject/>
  <dc:creator>Artistico</dc:creator>
  <cp:keywords/>
  <dc:description/>
  <cp:lastModifiedBy>admin</cp:lastModifiedBy>
  <cp:revision>2</cp:revision>
  <cp:lastPrinted>2019-03-11T08:09:00Z</cp:lastPrinted>
  <dcterms:created xsi:type="dcterms:W3CDTF">2019-03-20T23:38:00Z</dcterms:created>
  <dcterms:modified xsi:type="dcterms:W3CDTF">2019-03-20T23:38:00Z</dcterms:modified>
</cp:coreProperties>
</file>